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A0C3" w14:textId="77777777" w:rsidR="007B34CA" w:rsidRDefault="007B34CA" w:rsidP="007B34C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WESTON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8A732FA" w14:textId="77777777" w:rsidR="007B34CA" w:rsidRDefault="007B34CA" w:rsidP="007B34C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15B8E5D" w14:textId="77777777" w:rsidR="007B34CA" w:rsidRDefault="007B34CA" w:rsidP="007B34C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071750D" w14:textId="77777777" w:rsidR="007B34CA" w:rsidRDefault="007B34CA" w:rsidP="007B34C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A469E2" w14:textId="77777777" w:rsidR="007B34CA" w:rsidRDefault="007B34CA" w:rsidP="007B34CA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6D7EEE19" w14:textId="77777777" w:rsidR="007B34CA" w:rsidRPr="00065994" w:rsidRDefault="007B34CA" w:rsidP="007B34C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9811D9C" w14:textId="77777777" w:rsidR="007B34CA" w:rsidRPr="00065994" w:rsidRDefault="007B34CA" w:rsidP="007B34C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959AC23" w14:textId="77777777" w:rsidR="007B34CA" w:rsidRDefault="007B34CA" w:rsidP="007B34C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02D729C" w14:textId="77777777" w:rsidR="007B34CA" w:rsidRDefault="007B34CA" w:rsidP="007B34C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92B7D8" w14:textId="77777777" w:rsidR="007B34CA" w:rsidRDefault="007B34CA" w:rsidP="007B34C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A3A5F9" w14:textId="77777777" w:rsidR="007B34CA" w:rsidRDefault="007B34CA" w:rsidP="007B34C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September 2023</w:t>
      </w:r>
    </w:p>
    <w:p w14:paraId="17BFA8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C471" w14:textId="77777777" w:rsidR="007B34CA" w:rsidRDefault="007B34CA" w:rsidP="009139A6">
      <w:r>
        <w:separator/>
      </w:r>
    </w:p>
  </w:endnote>
  <w:endnote w:type="continuationSeparator" w:id="0">
    <w:p w14:paraId="5F074D9A" w14:textId="77777777" w:rsidR="007B34CA" w:rsidRDefault="007B34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ED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09E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23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4E84" w14:textId="77777777" w:rsidR="007B34CA" w:rsidRDefault="007B34CA" w:rsidP="009139A6">
      <w:r>
        <w:separator/>
      </w:r>
    </w:p>
  </w:footnote>
  <w:footnote w:type="continuationSeparator" w:id="0">
    <w:p w14:paraId="353E90BB" w14:textId="77777777" w:rsidR="007B34CA" w:rsidRDefault="007B34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92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88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80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4CA"/>
    <w:rsid w:val="000666E0"/>
    <w:rsid w:val="002510B7"/>
    <w:rsid w:val="005C130B"/>
    <w:rsid w:val="007B34C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00FA1"/>
  <w15:chartTrackingRefBased/>
  <w15:docId w15:val="{4EAD3DCC-3FC6-4CDE-9E43-06EDD456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2023-09-30T15:41:00Z</dcterms:created>
  <dcterms:modified xsi:type="dcterms:W3CDTF">2023-09-30T15:41:00Z</dcterms:modified>
</cp:coreProperties>
</file>